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587BF" w14:textId="77777777" w:rsidR="008B5CBF" w:rsidRDefault="008B5CBF" w:rsidP="008B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DUFFELD</w:t>
      </w:r>
      <w:r>
        <w:rPr>
          <w:rFonts w:cs="Times New Roman"/>
          <w:szCs w:val="24"/>
        </w:rPr>
        <w:t xml:space="preserve">       (fl.1447)</w:t>
      </w:r>
    </w:p>
    <w:p w14:paraId="026DD432" w14:textId="5E48A28E" w:rsidR="008B5CBF" w:rsidRDefault="008B5CBF" w:rsidP="008B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pinner.</w:t>
      </w:r>
    </w:p>
    <w:p w14:paraId="0855668F" w14:textId="77777777" w:rsidR="008B5CBF" w:rsidRDefault="008B5CBF" w:rsidP="008B5CBF">
      <w:pPr>
        <w:pStyle w:val="NoSpacing"/>
        <w:rPr>
          <w:rFonts w:cs="Times New Roman"/>
          <w:szCs w:val="24"/>
        </w:rPr>
      </w:pPr>
    </w:p>
    <w:p w14:paraId="4F4C29F4" w14:textId="77777777" w:rsidR="008B5CBF" w:rsidRDefault="008B5CBF" w:rsidP="008B5CBF">
      <w:pPr>
        <w:pStyle w:val="NoSpacing"/>
        <w:rPr>
          <w:rFonts w:cs="Times New Roman"/>
          <w:szCs w:val="24"/>
        </w:rPr>
      </w:pPr>
    </w:p>
    <w:p w14:paraId="37F263B6" w14:textId="77777777" w:rsidR="008B5CBF" w:rsidRDefault="008B5CBF" w:rsidP="008B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Duffeld of London, cordwainer.</w:t>
      </w:r>
    </w:p>
    <w:p w14:paraId="68E8106F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</w:p>
    <w:p w14:paraId="29CB71EE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>E. Jones</w:t>
      </w:r>
    </w:p>
    <w:p w14:paraId="7CDE77BF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 xml:space="preserve"> 95)</w:t>
      </w:r>
    </w:p>
    <w:p w14:paraId="7DA4D4BE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</w:p>
    <w:p w14:paraId="37826EB1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</w:p>
    <w:p w14:paraId="21DD44E9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10 Oct.1447</w:t>
      </w:r>
      <w:r>
        <w:rPr>
          <w:rFonts w:cs="Times New Roman"/>
          <w:szCs w:val="24"/>
        </w:rPr>
        <w:tab/>
        <w:t>He was exonerated from his apprenticeship with Thomas Bogy, pinner(q.v.),</w:t>
      </w:r>
    </w:p>
    <w:p w14:paraId="40A9527F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on the grounds that Thomas had not instructed him in his trade and had </w:t>
      </w:r>
    </w:p>
    <w:p w14:paraId="3ACEA04A" w14:textId="77777777" w:rsidR="008B5CBF" w:rsidRDefault="008B5CBF" w:rsidP="008B5CB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chastised him horribly.</w:t>
      </w:r>
    </w:p>
    <w:p w14:paraId="23E7FBAB" w14:textId="77777777" w:rsidR="008B5CBF" w:rsidRDefault="008B5CBF" w:rsidP="008B5CBF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 xml:space="preserve"> 95)</w:t>
      </w:r>
    </w:p>
    <w:p w14:paraId="15AE9F39" w14:textId="77777777" w:rsidR="008B5CBF" w:rsidRDefault="008B5CBF" w:rsidP="008B5CBF">
      <w:pPr>
        <w:pStyle w:val="NoSpacing"/>
        <w:rPr>
          <w:rFonts w:cs="Times New Roman"/>
          <w:szCs w:val="24"/>
        </w:rPr>
      </w:pPr>
    </w:p>
    <w:p w14:paraId="671F07D9" w14:textId="77777777" w:rsidR="008B5CBF" w:rsidRDefault="008B5CBF" w:rsidP="008B5CBF">
      <w:pPr>
        <w:pStyle w:val="NoSpacing"/>
        <w:rPr>
          <w:rFonts w:cs="Times New Roman"/>
          <w:szCs w:val="24"/>
        </w:rPr>
      </w:pPr>
    </w:p>
    <w:p w14:paraId="2C7D0E3D" w14:textId="77777777" w:rsidR="008B5CBF" w:rsidRDefault="008B5CBF" w:rsidP="008B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2023</w:t>
      </w:r>
    </w:p>
    <w:p w14:paraId="32CDE1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09F1" w14:textId="77777777" w:rsidR="008B5CBF" w:rsidRDefault="008B5CBF" w:rsidP="009139A6">
      <w:r>
        <w:separator/>
      </w:r>
    </w:p>
  </w:endnote>
  <w:endnote w:type="continuationSeparator" w:id="0">
    <w:p w14:paraId="37F32C1B" w14:textId="77777777" w:rsidR="008B5CBF" w:rsidRDefault="008B5C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83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5B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6F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3F81" w14:textId="77777777" w:rsidR="008B5CBF" w:rsidRDefault="008B5CBF" w:rsidP="009139A6">
      <w:r>
        <w:separator/>
      </w:r>
    </w:p>
  </w:footnote>
  <w:footnote w:type="continuationSeparator" w:id="0">
    <w:p w14:paraId="219312F7" w14:textId="77777777" w:rsidR="008B5CBF" w:rsidRDefault="008B5C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8AD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B6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072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CBF"/>
    <w:rsid w:val="000666E0"/>
    <w:rsid w:val="002510B7"/>
    <w:rsid w:val="005C130B"/>
    <w:rsid w:val="00826F5C"/>
    <w:rsid w:val="008B5CB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B95AD"/>
  <w15:chartTrackingRefBased/>
  <w15:docId w15:val="{273047B5-A17D-4C15-9257-263078CB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2023-05-03T18:54:00Z</dcterms:created>
  <dcterms:modified xsi:type="dcterms:W3CDTF">2023-05-03T18:56:00Z</dcterms:modified>
</cp:coreProperties>
</file>